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3F49B4">
        <w:trPr>
          <w:trHeight w:val="1174"/>
        </w:trPr>
        <w:tc>
          <w:tcPr>
            <w:tcW w:w="8215" w:type="dxa"/>
          </w:tcPr>
          <w:p w:rsidR="0013771E" w:rsidRPr="00F71BF5" w:rsidRDefault="00DD40F9" w:rsidP="00330B2E">
            <w:pPr>
              <w:pStyle w:val="Heading2"/>
              <w:outlineLvl w:val="1"/>
            </w:pPr>
            <w:r w:rsidRPr="003F49B4">
              <w:rPr>
                <w:sz w:val="48"/>
              </w:rPr>
              <w:t>P</w:t>
            </w:r>
            <w:r w:rsidR="00330B2E">
              <w:rPr>
                <w:sz w:val="48"/>
              </w:rPr>
              <w:t>346</w:t>
            </w:r>
            <w:r w:rsidR="009E6A73" w:rsidRPr="003F49B4">
              <w:rPr>
                <w:sz w:val="48"/>
              </w:rPr>
              <w:t xml:space="preserve"> </w:t>
            </w:r>
            <w:r w:rsidR="0013771E" w:rsidRPr="003F49B4">
              <w:rPr>
                <w:sz w:val="48"/>
              </w:rPr>
              <w:t>‘</w:t>
            </w:r>
            <w:r w:rsidR="00330B2E" w:rsidRPr="00330B2E">
              <w:rPr>
                <w:sz w:val="48"/>
              </w:rPr>
              <w:t>Changes to Specified Charges for Elective Half Hourly (HH) Meters</w:t>
            </w:r>
            <w:r w:rsidR="0013771E" w:rsidRPr="003F49B4">
              <w:rPr>
                <w:sz w:val="48"/>
              </w:rPr>
              <w:t>’</w:t>
            </w:r>
          </w:p>
        </w:tc>
      </w:tr>
    </w:tbl>
    <w:p w:rsidR="0012288A" w:rsidRDefault="00F256CD" w:rsidP="00DD40F9">
      <w:pPr>
        <w:pStyle w:val="Heading9"/>
      </w:pPr>
      <w:r>
        <w:t>Response Form</w:t>
      </w:r>
    </w:p>
    <w:p w:rsidR="0062787A" w:rsidRDefault="0062787A" w:rsidP="0062787A">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62787A" w:rsidP="0062787A">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7201F12A" wp14:editId="4F8DBCE3">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B107FE">
                                    <w:t>346</w:t>
                                  </w:r>
                                  <w:r>
                                    <w:t xml:space="preserve"> Assessment</w:t>
                                  </w:r>
                                  <w:r w:rsidR="0062349A">
                                    <w:t xml:space="preserve"> Consultation</w:t>
                                  </w:r>
                                  <w:r>
                                    <w:t xml:space="preserve">’, </w:t>
                                  </w:r>
                                  <w:r w:rsidRPr="0096132C">
                                    <w:t>to</w:t>
                                  </w:r>
                                  <w:r>
                                    <w:t xml:space="preserve"> </w:t>
                                  </w:r>
                                  <w:hyperlink r:id="rId10"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A5486D" w:rsidP="00147011">
                                  <w:pPr>
                                    <w:pStyle w:val="Footer"/>
                                    <w:rPr>
                                      <w:spacing w:val="-8"/>
                                    </w:rPr>
                                  </w:pPr>
                                  <w:r>
                                    <w:rPr>
                                      <w:b/>
                                    </w:rPr>
                                    <w:t>Monday 19</w:t>
                                  </w:r>
                                  <w:r w:rsidR="00B107FE">
                                    <w:rPr>
                                      <w:b/>
                                    </w:rPr>
                                    <w:t xml:space="preserve"> Sept 2016</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B107FE">
                              <w:t>346</w:t>
                            </w:r>
                            <w:r>
                              <w:t xml:space="preserve"> Assessment</w:t>
                            </w:r>
                            <w:r w:rsidR="0062349A">
                              <w:t xml:space="preserve"> Consultation</w:t>
                            </w:r>
                            <w:r>
                              <w:t xml:space="preserve">’, </w:t>
                            </w:r>
                            <w:r w:rsidRPr="0096132C">
                              <w:t>to</w:t>
                            </w:r>
                            <w:r>
                              <w:t xml:space="preserve"> </w:t>
                            </w:r>
                            <w:hyperlink r:id="rId11"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A5486D" w:rsidP="00147011">
                            <w:pPr>
                              <w:pStyle w:val="Footer"/>
                              <w:rPr>
                                <w:spacing w:val="-8"/>
                              </w:rPr>
                            </w:pPr>
                            <w:r>
                              <w:rPr>
                                <w:b/>
                              </w:rPr>
                              <w:t>Monday 19</w:t>
                            </w:r>
                            <w:r w:rsidR="00B107FE">
                              <w:rPr>
                                <w:b/>
                              </w:rPr>
                              <w:t xml:space="preserve"> Sept 2016</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Respondent</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Name</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Organisation</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tcPr>
          <w:p w:rsidR="0062787A" w:rsidRPr="00723179" w:rsidRDefault="0062787A" w:rsidP="0049298F">
            <w:pPr>
              <w:pStyle w:val="TableQuestion"/>
            </w:pPr>
            <w:r w:rsidRPr="00723179">
              <w:t>Contact telephone number</w:t>
            </w:r>
          </w:p>
        </w:tc>
        <w:tc>
          <w:tcPr>
            <w:tcW w:w="5145" w:type="dxa"/>
            <w:tcBorders>
              <w:top w:val="single" w:sz="8" w:space="0" w:color="9A4D9E"/>
              <w:left w:val="single" w:sz="8" w:space="0" w:color="9A4D9E"/>
              <w:bottom w:val="single" w:sz="12"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62787A" w:rsidRDefault="0062787A" w:rsidP="0062787A"/>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62787A" w:rsidRPr="004B6745" w:rsidTr="0049298F">
        <w:trPr>
          <w:cantSplit/>
          <w:trHeight w:hRule="exact" w:val="397"/>
          <w:tblHeader/>
        </w:trPr>
        <w:tc>
          <w:tcPr>
            <w:tcW w:w="8028" w:type="dxa"/>
            <w:gridSpan w:val="5"/>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Parties Represented</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rsidRPr="00723179">
              <w:t>Names of BSC 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Names of non-Parties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62787A" w:rsidRPr="00AE002A" w:rsidTr="0049298F">
        <w:trPr>
          <w:cantSplit/>
          <w:trHeight w:val="162"/>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BSC Party role(s)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Generator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Supplier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Distributor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Interconnector User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Int. Administrator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 Error Admin.</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8" w:space="0" w:color="9A4D9E"/>
            </w:tcBorders>
          </w:tcPr>
          <w:p w:rsidR="0062787A" w:rsidRPr="00723179" w:rsidRDefault="0062787A" w:rsidP="0049298F">
            <w:pPr>
              <w:pStyle w:val="TableSubquestion"/>
            </w:pPr>
            <w:r>
              <w:t>Non Physical Trader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12" w:space="0" w:color="9A4D9E"/>
            </w:tcBorders>
          </w:tcPr>
          <w:p w:rsidR="0062787A" w:rsidRPr="00723179" w:rsidRDefault="0062787A" w:rsidP="0049298F">
            <w:pPr>
              <w:pStyle w:val="TableSubquestion"/>
            </w:pPr>
            <w:r>
              <w:t>Transmission Co.</w:t>
            </w:r>
          </w:p>
        </w:tc>
      </w:tr>
      <w:tr w:rsidR="0062787A" w:rsidRPr="00AE002A" w:rsidTr="0049298F">
        <w:trPr>
          <w:cantSplit/>
          <w:trHeight w:val="110"/>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t>Non-Party r</w:t>
            </w:r>
            <w:r w:rsidRPr="00723179">
              <w:t>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ECVNA</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MVRNA</w:t>
            </w:r>
          </w:p>
        </w:tc>
      </w:tr>
      <w:tr w:rsidR="0062787A" w:rsidRPr="00AE002A" w:rsidTr="0049298F">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8" w:space="0" w:color="9A4D9E"/>
            </w:tcBorders>
          </w:tcPr>
          <w:p w:rsidR="0062787A" w:rsidRDefault="0062787A" w:rsidP="0049298F">
            <w:pPr>
              <w:pStyle w:val="TableSubquestion"/>
            </w:pPr>
            <w:r>
              <w:t>Supplier Agent:</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12" w:space="0" w:color="9A4D9E"/>
            </w:tcBorders>
          </w:tcPr>
          <w:p w:rsidR="0062787A" w:rsidRDefault="0062787A" w:rsidP="0049298F">
            <w:pPr>
              <w:pStyle w:val="TableSubquestion"/>
            </w:pPr>
            <w:r>
              <w:t>Other:</w:t>
            </w:r>
          </w:p>
        </w:tc>
      </w:tr>
      <w:tr w:rsidR="0062787A" w:rsidRPr="00AE002A" w:rsidTr="0049298F">
        <w:trPr>
          <w:cantSplit/>
          <w:trHeight w:val="110"/>
        </w:trPr>
        <w:tc>
          <w:tcPr>
            <w:tcW w:w="2880" w:type="dxa"/>
            <w:vMerge/>
            <w:tcBorders>
              <w:top w:val="single" w:sz="8" w:space="0" w:color="9A4D9E"/>
              <w:left w:val="single" w:sz="12" w:space="0" w:color="9A4D9E"/>
              <w:bottom w:val="single" w:sz="12"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nil"/>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9A4D9E"/>
              <w:left w:val="nil"/>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single" w:sz="12" w:space="0" w:color="9A4D9E"/>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62787A" w:rsidRDefault="0062787A" w:rsidP="0062787A"/>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Confidentiality</w:t>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shd w:val="clear" w:color="auto" w:fill="auto"/>
          </w:tcPr>
          <w:p w:rsidR="0062787A" w:rsidRPr="00723179" w:rsidRDefault="0062787A" w:rsidP="0049298F">
            <w:pPr>
              <w:pStyle w:val="TableQuestion"/>
            </w:pPr>
            <w:r w:rsidRPr="00BE0304">
              <w:t>Does this response contain confidential information?</w:t>
            </w:r>
          </w:p>
        </w:tc>
        <w:tc>
          <w:tcPr>
            <w:tcW w:w="5145" w:type="dxa"/>
            <w:tcBorders>
              <w:top w:val="single" w:sz="8" w:space="0" w:color="9A4D9E"/>
              <w:left w:val="single" w:sz="8" w:space="0" w:color="9A4D9E"/>
              <w:bottom w:val="single" w:sz="12" w:space="0" w:color="9A4D9E"/>
              <w:right w:val="single" w:sz="12" w:space="0" w:color="9A4D9E"/>
            </w:tcBorders>
            <w:shd w:val="clear" w:color="auto" w:fill="auto"/>
          </w:tcPr>
          <w:p w:rsidR="0062787A" w:rsidRPr="00BE0304" w:rsidRDefault="0062787A" w:rsidP="0049298F">
            <w:pPr>
              <w:pStyle w:val="TableResponse"/>
            </w:pPr>
            <w:r w:rsidRPr="00BE0304">
              <w:fldChar w:fldCharType="begin"/>
            </w:r>
            <w:r w:rsidRPr="00BE0304">
              <w:instrText xml:space="preserve"> MACROBUTTON  AcceptAllChangesInDoc Yes/No</w:instrText>
            </w:r>
            <w:r w:rsidRPr="00BE0304">
              <w:fldChar w:fldCharType="end"/>
            </w:r>
          </w:p>
          <w:p w:rsidR="0062787A" w:rsidRPr="00723179" w:rsidRDefault="0062787A" w:rsidP="0049298F">
            <w:pPr>
              <w:pStyle w:val="TableResponse"/>
            </w:pPr>
            <w:r w:rsidRPr="00BE0304">
              <w:rPr>
                <w:color w:val="008576"/>
              </w:rPr>
              <w:t xml:space="preserve">If ‘Yes’, please clearly mark the confidential parts </w:t>
            </w:r>
          </w:p>
        </w:tc>
      </w:tr>
    </w:tbl>
    <w:p w:rsidR="001B3754" w:rsidRDefault="0062349A" w:rsidP="00492E77">
      <w:pPr>
        <w:pStyle w:val="Heading8"/>
        <w:pageBreakBefore/>
        <w:ind w:firstLine="11"/>
      </w:pPr>
      <w:r>
        <w:lastRenderedPageBreak/>
        <w:t>Assessment Procedure</w:t>
      </w:r>
      <w:r w:rsidR="002548B5">
        <w:t xml:space="preserve"> Consultation </w:t>
      </w:r>
      <w:r w:rsidR="00E753A4" w:rsidRPr="00B84663">
        <w:t>Questions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bookmarkStart w:id="0" w:name="_Toc217197915"/>
            <w:r>
              <w:rPr>
                <w:b/>
                <w:color w:val="FFFFFF"/>
              </w:rPr>
              <w:t>Question 1</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330B2E">
            <w:pPr>
              <w:keepNext/>
              <w:spacing w:after="40"/>
              <w:ind w:left="113" w:right="113"/>
            </w:pPr>
            <w:r w:rsidRPr="00AC6993">
              <w:t>Do you agree with the Workgroup’s initial unanimous view that P</w:t>
            </w:r>
            <w:r w:rsidR="00330B2E">
              <w:rPr>
                <w:color w:val="000000"/>
                <w:szCs w:val="20"/>
              </w:rPr>
              <w:t>346</w:t>
            </w:r>
            <w:r w:rsidRPr="00AC6993">
              <w:t xml:space="preserve"> does better facilitate the Applicable BSC Objectives than the current baseline</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AC6993">
              <w:rPr>
                <w:color w:val="008576"/>
              </w:rPr>
              <w:t>Please provide your rationale with reference to the Applicable BSC Objectives</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r>
              <w:rPr>
                <w:b/>
                <w:color w:val="FFFFFF"/>
              </w:rPr>
              <w:t>Question 2</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330B2E">
            <w:pPr>
              <w:keepNext/>
              <w:spacing w:after="40"/>
              <w:ind w:left="113" w:right="113"/>
            </w:pPr>
            <w:r w:rsidRPr="00E503FE">
              <w:rPr>
                <w:color w:val="000000"/>
              </w:rPr>
              <w:t xml:space="preserve">Do you agree </w:t>
            </w:r>
            <w:r>
              <w:rPr>
                <w:color w:val="000000"/>
              </w:rPr>
              <w:t xml:space="preserve">with the Workgroup </w:t>
            </w:r>
            <w:r w:rsidRPr="00E503FE">
              <w:rPr>
                <w:color w:val="000000"/>
              </w:rPr>
              <w:t>that the</w:t>
            </w:r>
            <w:r>
              <w:rPr>
                <w:color w:val="000000"/>
              </w:rPr>
              <w:t xml:space="preserve"> draft</w:t>
            </w:r>
            <w:r w:rsidRPr="00E503FE">
              <w:rPr>
                <w:color w:val="000000"/>
              </w:rPr>
              <w:t xml:space="preserve"> legal text</w:t>
            </w:r>
            <w:r>
              <w:rPr>
                <w:color w:val="000000"/>
              </w:rPr>
              <w:t xml:space="preserve"> in Attachment </w:t>
            </w:r>
            <w:r w:rsidR="00330B2E">
              <w:rPr>
                <w:color w:val="000000"/>
                <w:szCs w:val="20"/>
              </w:rPr>
              <w:t>A</w:t>
            </w:r>
            <w:r w:rsidRPr="00E503FE">
              <w:rPr>
                <w:color w:val="000000"/>
              </w:rPr>
              <w:t xml:space="preserve"> delivers the intention of P</w:t>
            </w:r>
            <w:r w:rsidR="00330B2E">
              <w:rPr>
                <w:color w:val="000000"/>
                <w:szCs w:val="20"/>
              </w:rPr>
              <w:t>346</w:t>
            </w:r>
            <w:r w:rsidRPr="000C4EE7">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DF2645">
              <w:rPr>
                <w:color w:val="008576"/>
              </w:rPr>
              <w:t>Please provide your rationale</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r>
              <w:rPr>
                <w:b/>
                <w:color w:val="FFFFFF"/>
              </w:rPr>
              <w:t>Question 3</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18445A">
            <w:pPr>
              <w:keepNext/>
              <w:spacing w:after="40"/>
              <w:ind w:left="113" w:right="113"/>
            </w:pPr>
            <w:r w:rsidRPr="002B4796">
              <w:rPr>
                <w:color w:val="000000"/>
              </w:rPr>
              <w:t>Do you agree with the Workgroup</w:t>
            </w:r>
            <w:r>
              <w:rPr>
                <w:color w:val="000000"/>
              </w:rPr>
              <w:t>’s recommended</w:t>
            </w:r>
            <w:r w:rsidRPr="00E503FE">
              <w:rPr>
                <w:color w:val="000000"/>
              </w:rPr>
              <w:t xml:space="preserve"> Implementation Date</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Please provide your rationale.</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r>
              <w:rPr>
                <w:b/>
                <w:color w:val="FFFFFF"/>
              </w:rPr>
              <w:t>Question 4</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330B2E">
            <w:pPr>
              <w:keepNext/>
              <w:spacing w:after="40"/>
              <w:ind w:left="113" w:right="113"/>
            </w:pPr>
            <w:r w:rsidRPr="00AC6993">
              <w:t>Do you agree with the Workgroup that there are no other potential Alternative Modifications within the scope of P</w:t>
            </w:r>
            <w:r w:rsidR="00330B2E">
              <w:rPr>
                <w:color w:val="000000"/>
                <w:szCs w:val="20"/>
              </w:rPr>
              <w:t>346</w:t>
            </w:r>
            <w:r w:rsidRPr="00AC6993">
              <w:t xml:space="preserve"> which would better facilitate the Applicable BSC Objectives</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DF2645">
              <w:rPr>
                <w:color w:val="008576"/>
              </w:rPr>
              <w:t>Please provide your rationale and, if ‘No’, please provide full details of your Alternative Modification(s) and your rationale as to why it/they better facilitate the Applicable BSC Objectives</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3D5869" w:rsidP="0018445A">
            <w:pPr>
              <w:keepNext/>
              <w:spacing w:line="240" w:lineRule="auto"/>
              <w:ind w:left="113"/>
              <w:rPr>
                <w:b/>
                <w:color w:val="FFFFFF"/>
              </w:rPr>
            </w:pPr>
            <w:r>
              <w:rPr>
                <w:b/>
                <w:color w:val="FFFFFF"/>
              </w:rPr>
              <w:t>Question 5</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3D5869" w:rsidRDefault="003D5869" w:rsidP="003D5869">
            <w:pPr>
              <w:keepNext/>
              <w:spacing w:after="40"/>
              <w:ind w:left="113" w:right="113"/>
              <w:rPr>
                <w:color w:val="000000"/>
                <w:szCs w:val="20"/>
              </w:rPr>
            </w:pPr>
            <w:r w:rsidRPr="003D5869">
              <w:rPr>
                <w:color w:val="000000"/>
                <w:szCs w:val="20"/>
              </w:rPr>
              <w:t xml:space="preserve">Do you agree that P346 meets the Self-Governance Criteria and so should be progressed as </w:t>
            </w:r>
            <w:r>
              <w:rPr>
                <w:color w:val="000000"/>
                <w:szCs w:val="20"/>
              </w:rPr>
              <w:t>a Self-Governance Modification?</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3D5869" w:rsidP="0018445A">
            <w:pPr>
              <w:keepNext/>
              <w:spacing w:after="40"/>
              <w:ind w:left="113" w:right="113"/>
              <w:rPr>
                <w:color w:val="008576"/>
              </w:rPr>
            </w:pPr>
            <w:r>
              <w:rPr>
                <w:color w:val="008576"/>
              </w:rPr>
              <w:t xml:space="preserve">Please provide your rationale </w:t>
            </w:r>
            <w:r w:rsidRPr="003D5869">
              <w:rPr>
                <w:color w:val="008576"/>
              </w:rPr>
              <w:t>with reference to the Self-Governance Criteria.</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62349A" w:rsidRPr="004B6745" w:rsidTr="0018445A">
        <w:trPr>
          <w:cantSplit/>
          <w:trHeight w:hRule="exact" w:val="397"/>
          <w:tblHeader/>
        </w:trPr>
        <w:tc>
          <w:tcPr>
            <w:tcW w:w="8025" w:type="dxa"/>
            <w:tcBorders>
              <w:bottom w:val="single" w:sz="8" w:space="0" w:color="9A4D9E"/>
            </w:tcBorders>
            <w:shd w:val="clear" w:color="auto" w:fill="9A4D9E"/>
            <w:vAlign w:val="center"/>
          </w:tcPr>
          <w:p w:rsidR="0062349A" w:rsidRPr="004B6745" w:rsidRDefault="0062349A" w:rsidP="00B107FE">
            <w:pPr>
              <w:keepNext/>
              <w:spacing w:line="240" w:lineRule="auto"/>
              <w:ind w:left="113"/>
              <w:rPr>
                <w:b/>
                <w:color w:val="FFFFFF"/>
              </w:rPr>
            </w:pPr>
            <w:r>
              <w:rPr>
                <w:b/>
                <w:color w:val="FFFFFF"/>
              </w:rPr>
              <w:t xml:space="preserve">Question </w:t>
            </w:r>
            <w:r w:rsidR="00B107FE">
              <w:rPr>
                <w:b/>
                <w:color w:val="FFFFFF"/>
              </w:rPr>
              <w:t>6</w:t>
            </w:r>
          </w:p>
        </w:tc>
      </w:tr>
      <w:tr w:rsidR="0062349A" w:rsidRPr="004850FA" w:rsidTr="0018445A">
        <w:trPr>
          <w:cantSplit/>
          <w:trHeight w:val="160"/>
        </w:trPr>
        <w:tc>
          <w:tcPr>
            <w:tcW w:w="8025" w:type="dxa"/>
            <w:tcBorders>
              <w:top w:val="single" w:sz="8" w:space="0" w:color="9A4D9E"/>
              <w:bottom w:val="single" w:sz="8" w:space="0" w:color="9A4D9E"/>
            </w:tcBorders>
          </w:tcPr>
          <w:p w:rsidR="0062349A" w:rsidRPr="004850FA" w:rsidRDefault="003D5869" w:rsidP="0018445A">
            <w:pPr>
              <w:keepNext/>
              <w:spacing w:after="40"/>
              <w:ind w:left="113" w:right="113"/>
              <w:rPr>
                <w:b/>
                <w:color w:val="9A4D9E"/>
                <w:szCs w:val="20"/>
              </w:rPr>
            </w:pPr>
            <w:r>
              <w:rPr>
                <w:color w:val="000000"/>
                <w:szCs w:val="20"/>
              </w:rPr>
              <w:t>Will P346 impact your organisation?</w:t>
            </w:r>
          </w:p>
        </w:tc>
      </w:tr>
      <w:tr w:rsidR="0062349A" w:rsidRPr="004B6745" w:rsidTr="0018445A">
        <w:trPr>
          <w:cantSplit/>
          <w:trHeight w:val="155"/>
        </w:trPr>
        <w:tc>
          <w:tcPr>
            <w:tcW w:w="8025" w:type="dxa"/>
            <w:tcBorders>
              <w:top w:val="single" w:sz="8" w:space="0" w:color="9A4D9E"/>
            </w:tcBorders>
          </w:tcPr>
          <w:p w:rsidR="0062349A" w:rsidRPr="004B6745" w:rsidRDefault="003D5869" w:rsidP="0018445A">
            <w:pPr>
              <w:keepNext/>
              <w:spacing w:after="40"/>
              <w:ind w:left="113" w:right="113"/>
              <w:rPr>
                <w:color w:val="008576"/>
              </w:rPr>
            </w:pPr>
            <w:r>
              <w:rPr>
                <w:color w:val="008576"/>
              </w:rPr>
              <w:t>Please provide your rationale and any evidence you may have.</w:t>
            </w:r>
          </w:p>
        </w:tc>
      </w:tr>
      <w:tr w:rsidR="0062349A" w:rsidRPr="004850FA" w:rsidTr="0018445A">
        <w:trPr>
          <w:trHeight w:val="152"/>
        </w:trPr>
        <w:tc>
          <w:tcPr>
            <w:tcW w:w="8025" w:type="dxa"/>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p w:rsidR="003D5869" w:rsidRDefault="003D5869"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3D5869" w:rsidRPr="004B6745" w:rsidTr="005133EC">
        <w:trPr>
          <w:cantSplit/>
          <w:trHeight w:hRule="exact" w:val="397"/>
          <w:tblHeader/>
        </w:trPr>
        <w:tc>
          <w:tcPr>
            <w:tcW w:w="8025" w:type="dxa"/>
            <w:tcBorders>
              <w:bottom w:val="single" w:sz="8" w:space="0" w:color="9A4D9E"/>
            </w:tcBorders>
            <w:shd w:val="clear" w:color="auto" w:fill="9A4D9E"/>
            <w:vAlign w:val="center"/>
          </w:tcPr>
          <w:p w:rsidR="003D5869" w:rsidRPr="004B6745" w:rsidRDefault="003D5869" w:rsidP="00B107FE">
            <w:pPr>
              <w:keepNext/>
              <w:spacing w:line="240" w:lineRule="auto"/>
              <w:ind w:left="113"/>
              <w:rPr>
                <w:b/>
                <w:color w:val="FFFFFF"/>
              </w:rPr>
            </w:pPr>
            <w:r>
              <w:rPr>
                <w:b/>
                <w:color w:val="FFFFFF"/>
              </w:rPr>
              <w:lastRenderedPageBreak/>
              <w:t xml:space="preserve">Question </w:t>
            </w:r>
            <w:r w:rsidR="00B107FE">
              <w:rPr>
                <w:b/>
                <w:color w:val="FFFFFF"/>
              </w:rPr>
              <w:t>7</w:t>
            </w:r>
          </w:p>
        </w:tc>
      </w:tr>
      <w:tr w:rsidR="003D5869" w:rsidRPr="004850FA" w:rsidTr="005133EC">
        <w:trPr>
          <w:cantSplit/>
          <w:trHeight w:val="160"/>
        </w:trPr>
        <w:tc>
          <w:tcPr>
            <w:tcW w:w="8025" w:type="dxa"/>
            <w:tcBorders>
              <w:top w:val="single" w:sz="8" w:space="0" w:color="9A4D9E"/>
              <w:bottom w:val="single" w:sz="8" w:space="0" w:color="9A4D9E"/>
            </w:tcBorders>
          </w:tcPr>
          <w:p w:rsidR="003D5869" w:rsidRPr="004850FA" w:rsidRDefault="003D5869" w:rsidP="003D5869">
            <w:pPr>
              <w:keepNext/>
              <w:spacing w:after="40"/>
              <w:ind w:left="113" w:right="113"/>
              <w:rPr>
                <w:b/>
                <w:color w:val="9A4D9E"/>
                <w:szCs w:val="20"/>
              </w:rPr>
            </w:pPr>
            <w:r>
              <w:rPr>
                <w:color w:val="000000"/>
                <w:szCs w:val="20"/>
              </w:rPr>
              <w:t>Will your organisation incur any costs implementing P346</w:t>
            </w:r>
            <w:r w:rsidR="00B107FE">
              <w:rPr>
                <w:color w:val="000000"/>
                <w:szCs w:val="20"/>
              </w:rPr>
              <w:t>?</w:t>
            </w:r>
          </w:p>
        </w:tc>
      </w:tr>
      <w:tr w:rsidR="003D5869" w:rsidRPr="004B6745" w:rsidTr="005133EC">
        <w:trPr>
          <w:cantSplit/>
          <w:trHeight w:val="155"/>
        </w:trPr>
        <w:tc>
          <w:tcPr>
            <w:tcW w:w="8025" w:type="dxa"/>
            <w:tcBorders>
              <w:top w:val="single" w:sz="8" w:space="0" w:color="9A4D9E"/>
            </w:tcBorders>
          </w:tcPr>
          <w:p w:rsidR="003D5869" w:rsidRPr="004B6745" w:rsidRDefault="00B107FE" w:rsidP="005133EC">
            <w:pPr>
              <w:keepNext/>
              <w:spacing w:after="40"/>
              <w:ind w:left="113" w:right="113"/>
              <w:rPr>
                <w:color w:val="008576"/>
              </w:rPr>
            </w:pPr>
            <w:r w:rsidRPr="00B107FE">
              <w:rPr>
                <w:color w:val="008576"/>
              </w:rPr>
              <w:t>If ‘Yes’, please provide details of these costs, how they arise and whether they are one-off or on-going costs.</w:t>
            </w:r>
          </w:p>
        </w:tc>
      </w:tr>
      <w:tr w:rsidR="003D5869" w:rsidRPr="004850FA" w:rsidTr="005133EC">
        <w:trPr>
          <w:trHeight w:val="152"/>
        </w:trPr>
        <w:tc>
          <w:tcPr>
            <w:tcW w:w="8025" w:type="dxa"/>
          </w:tcPr>
          <w:p w:rsidR="003D5869" w:rsidRPr="004850FA" w:rsidRDefault="003D5869" w:rsidP="005133EC">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rsidR="003D5869" w:rsidRDefault="003D5869" w:rsidP="0062349A"/>
    <w:p w:rsidR="003D5869" w:rsidRDefault="003D5869"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B107FE" w:rsidRPr="004B6745" w:rsidTr="005133EC">
        <w:trPr>
          <w:cantSplit/>
          <w:trHeight w:hRule="exact" w:val="397"/>
          <w:tblHeader/>
        </w:trPr>
        <w:tc>
          <w:tcPr>
            <w:tcW w:w="8025" w:type="dxa"/>
            <w:tcBorders>
              <w:bottom w:val="single" w:sz="8" w:space="0" w:color="9A4D9E"/>
            </w:tcBorders>
            <w:shd w:val="clear" w:color="auto" w:fill="9A4D9E"/>
            <w:vAlign w:val="center"/>
          </w:tcPr>
          <w:p w:rsidR="00B107FE" w:rsidRPr="004B6745" w:rsidRDefault="00B107FE" w:rsidP="00B107FE">
            <w:pPr>
              <w:keepNext/>
              <w:spacing w:line="240" w:lineRule="auto"/>
              <w:ind w:left="113"/>
              <w:rPr>
                <w:b/>
                <w:color w:val="FFFFFF"/>
              </w:rPr>
            </w:pPr>
            <w:r>
              <w:rPr>
                <w:b/>
                <w:color w:val="FFFFFF"/>
              </w:rPr>
              <w:t>Question 8</w:t>
            </w:r>
          </w:p>
        </w:tc>
      </w:tr>
      <w:tr w:rsidR="00B107FE" w:rsidRPr="004850FA" w:rsidTr="005133EC">
        <w:trPr>
          <w:cantSplit/>
          <w:trHeight w:val="160"/>
        </w:trPr>
        <w:tc>
          <w:tcPr>
            <w:tcW w:w="8025" w:type="dxa"/>
            <w:tcBorders>
              <w:top w:val="single" w:sz="8" w:space="0" w:color="9A4D9E"/>
              <w:bottom w:val="single" w:sz="8" w:space="0" w:color="9A4D9E"/>
            </w:tcBorders>
          </w:tcPr>
          <w:p w:rsidR="00B107FE" w:rsidRPr="004850FA" w:rsidRDefault="00B107FE" w:rsidP="005133EC">
            <w:pPr>
              <w:keepNext/>
              <w:spacing w:after="40"/>
              <w:ind w:left="113" w:right="113"/>
              <w:rPr>
                <w:b/>
                <w:color w:val="9A4D9E"/>
                <w:szCs w:val="20"/>
              </w:rPr>
            </w:pPr>
            <w:r>
              <w:rPr>
                <w:color w:val="000000"/>
                <w:szCs w:val="20"/>
              </w:rPr>
              <w:t xml:space="preserve">Do you agree with the proposed implementation approach for P346? </w:t>
            </w:r>
          </w:p>
        </w:tc>
      </w:tr>
      <w:tr w:rsidR="00B107FE" w:rsidRPr="004B6745" w:rsidTr="005133EC">
        <w:trPr>
          <w:cantSplit/>
          <w:trHeight w:val="155"/>
        </w:trPr>
        <w:tc>
          <w:tcPr>
            <w:tcW w:w="8025" w:type="dxa"/>
            <w:tcBorders>
              <w:top w:val="single" w:sz="8" w:space="0" w:color="9A4D9E"/>
            </w:tcBorders>
          </w:tcPr>
          <w:p w:rsidR="00B107FE" w:rsidRPr="004B6745" w:rsidRDefault="00B107FE" w:rsidP="005133EC">
            <w:pPr>
              <w:keepNext/>
              <w:spacing w:after="40"/>
              <w:ind w:left="113" w:right="113"/>
              <w:rPr>
                <w:color w:val="008576"/>
              </w:rPr>
            </w:pPr>
            <w:r>
              <w:rPr>
                <w:color w:val="008576"/>
              </w:rPr>
              <w:t>Please provide your rationale.</w:t>
            </w:r>
          </w:p>
        </w:tc>
      </w:tr>
      <w:tr w:rsidR="00B107FE" w:rsidRPr="004850FA" w:rsidTr="005133EC">
        <w:trPr>
          <w:trHeight w:val="152"/>
        </w:trPr>
        <w:tc>
          <w:tcPr>
            <w:tcW w:w="8025" w:type="dxa"/>
          </w:tcPr>
          <w:p w:rsidR="00B107FE" w:rsidRPr="004850FA" w:rsidRDefault="00B107FE" w:rsidP="005133EC">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rsidR="003D5869" w:rsidRDefault="003D5869" w:rsidP="0062349A"/>
    <w:p w:rsidR="003D5869" w:rsidRDefault="003D5869"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B107FE">
            <w:pPr>
              <w:keepNext/>
              <w:spacing w:line="240" w:lineRule="auto"/>
              <w:ind w:left="113"/>
              <w:rPr>
                <w:b/>
                <w:color w:val="FFFFFF"/>
              </w:rPr>
            </w:pPr>
            <w:r>
              <w:rPr>
                <w:b/>
                <w:color w:val="FFFFFF"/>
              </w:rPr>
              <w:t xml:space="preserve">Question </w:t>
            </w:r>
            <w:r w:rsidR="00B107FE">
              <w:rPr>
                <w:b/>
                <w:color w:val="FFFFFF"/>
              </w:rPr>
              <w:t>9</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330B2E">
            <w:pPr>
              <w:keepNext/>
              <w:spacing w:after="40"/>
              <w:ind w:left="113" w:right="113"/>
            </w:pPr>
            <w:r w:rsidRPr="004850FA">
              <w:t>Do you have any further comments on P</w:t>
            </w:r>
            <w:r w:rsidR="00330B2E">
              <w:rPr>
                <w:color w:val="000000"/>
                <w:szCs w:val="20"/>
              </w:rPr>
              <w:t>346</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If ‘Yes’, please provide your comments.</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3F49B4">
          <w:rPr>
            <w:rStyle w:val="Hyperlink"/>
            <w:b/>
          </w:rPr>
          <w:t>bsc.change@elexon.co.uk</w:t>
        </w:r>
      </w:hyperlink>
      <w:r>
        <w:t>, entering “P</w:t>
      </w:r>
      <w:r w:rsidR="00330B2E">
        <w:t>346</w:t>
      </w:r>
      <w:r>
        <w:t xml:space="preserve"> Assessment</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A5486D">
        <w:rPr>
          <w:b/>
        </w:rPr>
        <w:t>Monday 19</w:t>
      </w:r>
      <w:r w:rsidR="00330B2E">
        <w:rPr>
          <w:b/>
        </w:rPr>
        <w:t xml:space="preserve"> September 2016</w:t>
      </w:r>
      <w:r>
        <w:t xml:space="preserve"> (the Workgroup may not be able to consider late responses)</w:t>
      </w:r>
    </w:p>
    <w:p w:rsidR="0062349A" w:rsidRDefault="0062349A" w:rsidP="0062349A">
      <w:pPr>
        <w:pStyle w:val="BodyText"/>
      </w:pPr>
      <w:r>
        <w:t>The Workgroup will consider your consultation response at its next meeting. Once it has completed its assessment of P</w:t>
      </w:r>
      <w:r w:rsidR="00330B2E">
        <w:t>346</w:t>
      </w:r>
      <w:r>
        <w:t xml:space="preserve">, it will draft the Assessment Report, and present it to the Panel at its meeting on </w:t>
      </w:r>
      <w:r w:rsidR="00330B2E">
        <w:t>13 October 2016</w:t>
      </w:r>
      <w:r>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bookmarkStart w:id="1" w:name="_GoBack"/>
      <w:bookmarkEnd w:id="1"/>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sectPr w:rsidR="00492E77"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0B2E" w:rsidRDefault="00330B2E">
      <w:r>
        <w:separator/>
      </w:r>
    </w:p>
  </w:endnote>
  <w:endnote w:type="continuationSeparator" w:id="0">
    <w:p w:rsidR="00330B2E" w:rsidRDefault="00330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1F475F7C" wp14:editId="1026C814">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A5486D" w:rsidP="004C2248">
                                <w:pPr>
                                  <w:pStyle w:val="Footer"/>
                                  <w:spacing w:before="40"/>
                                </w:pPr>
                                <w:r>
                                  <w:fldChar w:fldCharType="begin"/>
                                </w:r>
                                <w:r>
                                  <w:instrText xml:space="preserve"> DOCPROPERTY  Subject </w:instrText>
                                </w:r>
                                <w:r>
                                  <w:instrText xml:space="preserve"> \* MERGEFORMAT </w:instrText>
                                </w:r>
                                <w:r>
                                  <w:fldChar w:fldCharType="separate"/>
                                </w:r>
                                <w:r w:rsidR="00B107FE">
                                  <w:t>P346</w:t>
                                </w:r>
                                <w:r>
                                  <w:fldChar w:fldCharType="end"/>
                                </w:r>
                                <w:r w:rsidR="00B62F07">
                                  <w:t xml:space="preserve"> </w:t>
                                </w:r>
                              </w:p>
                              <w:p w:rsidR="00B62F07" w:rsidRPr="005A342F" w:rsidRDefault="00830FC4" w:rsidP="004C2248">
                                <w:pPr>
                                  <w:pStyle w:val="Footer"/>
                                  <w:spacing w:before="40"/>
                                </w:pPr>
                                <w:fldSimple w:instr=" DOCPROPERTY  Title  \* MERGEFORMAT ">
                                  <w:r w:rsidR="00B107FE">
                                    <w:t>Assessment Procedure Consultation Questions</w:t>
                                  </w:r>
                                </w:fldSimple>
                              </w:p>
                            </w:tc>
                          </w:tr>
                          <w:tr w:rsidR="00B62F07">
                            <w:trPr>
                              <w:trHeight w:val="340"/>
                            </w:trPr>
                            <w:tc>
                              <w:tcPr>
                                <w:tcW w:w="2156" w:type="dxa"/>
                                <w:vAlign w:val="center"/>
                              </w:tcPr>
                              <w:p w:rsidR="00B62F07" w:rsidRPr="006C2760" w:rsidRDefault="00830FC4" w:rsidP="006C2760">
                                <w:pPr>
                                  <w:pStyle w:val="Footer"/>
                                </w:pPr>
                                <w:fldSimple w:instr=" DOCPROPERTY  Date  \* MERGEFORMAT ">
                                  <w:r w:rsidR="00B107FE">
                                    <w:t>31 Aug 2016</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B107FE">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A5486D">
                                  <w:rPr>
                                    <w:noProof/>
                                  </w:rPr>
                                  <w:t>4</w:t>
                                </w:r>
                                <w:r w:rsidRPr="006C2760">
                                  <w:fldChar w:fldCharType="end"/>
                                </w:r>
                                <w:r w:rsidRPr="006C2760">
                                  <w:t xml:space="preserve"> of </w:t>
                                </w:r>
                                <w:r w:rsidR="00A5486D">
                                  <w:fldChar w:fldCharType="begin"/>
                                </w:r>
                                <w:r w:rsidR="00A5486D">
                                  <w:instrText xml:space="preserve"> NUMPAGES </w:instrText>
                                </w:r>
                                <w:r w:rsidR="00A5486D">
                                  <w:fldChar w:fldCharType="separate"/>
                                </w:r>
                                <w:r w:rsidR="00A5486D">
                                  <w:rPr>
                                    <w:noProof/>
                                  </w:rPr>
                                  <w:t>4</w:t>
                                </w:r>
                                <w:r w:rsidR="00A5486D">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A5486D">
                                  <w:rPr>
                                    <w:noProof/>
                                  </w:rPr>
                                  <w:t>2016</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A5486D" w:rsidP="004C2248">
                          <w:pPr>
                            <w:pStyle w:val="Footer"/>
                            <w:spacing w:before="40"/>
                          </w:pPr>
                          <w:r>
                            <w:fldChar w:fldCharType="begin"/>
                          </w:r>
                          <w:r>
                            <w:instrText xml:space="preserve"> DOCPROPERTY  Subject </w:instrText>
                          </w:r>
                          <w:r>
                            <w:instrText xml:space="preserve"> \* MERGEFORMAT </w:instrText>
                          </w:r>
                          <w:r>
                            <w:fldChar w:fldCharType="separate"/>
                          </w:r>
                          <w:r w:rsidR="00B107FE">
                            <w:t>P346</w:t>
                          </w:r>
                          <w:r>
                            <w:fldChar w:fldCharType="end"/>
                          </w:r>
                          <w:r w:rsidR="00B62F07">
                            <w:t xml:space="preserve"> </w:t>
                          </w:r>
                        </w:p>
                        <w:p w:rsidR="00B62F07" w:rsidRPr="005A342F" w:rsidRDefault="00830FC4" w:rsidP="004C2248">
                          <w:pPr>
                            <w:pStyle w:val="Footer"/>
                            <w:spacing w:before="40"/>
                          </w:pPr>
                          <w:fldSimple w:instr=" DOCPROPERTY  Title  \* MERGEFORMAT ">
                            <w:r w:rsidR="00B107FE">
                              <w:t>Assessment Procedure Consultation Questions</w:t>
                            </w:r>
                          </w:fldSimple>
                        </w:p>
                      </w:tc>
                    </w:tr>
                    <w:tr w:rsidR="00B62F07">
                      <w:trPr>
                        <w:trHeight w:val="340"/>
                      </w:trPr>
                      <w:tc>
                        <w:tcPr>
                          <w:tcW w:w="2156" w:type="dxa"/>
                          <w:vAlign w:val="center"/>
                        </w:tcPr>
                        <w:p w:rsidR="00B62F07" w:rsidRPr="006C2760" w:rsidRDefault="00830FC4" w:rsidP="006C2760">
                          <w:pPr>
                            <w:pStyle w:val="Footer"/>
                          </w:pPr>
                          <w:fldSimple w:instr=" DOCPROPERTY  Date  \* MERGEFORMAT ">
                            <w:r w:rsidR="00B107FE">
                              <w:t>31 Aug 2016</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B107FE">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A5486D">
                            <w:rPr>
                              <w:noProof/>
                            </w:rPr>
                            <w:t>4</w:t>
                          </w:r>
                          <w:r w:rsidRPr="006C2760">
                            <w:fldChar w:fldCharType="end"/>
                          </w:r>
                          <w:r w:rsidRPr="006C2760">
                            <w:t xml:space="preserve"> of </w:t>
                          </w:r>
                          <w:r w:rsidR="00A5486D">
                            <w:fldChar w:fldCharType="begin"/>
                          </w:r>
                          <w:r w:rsidR="00A5486D">
                            <w:instrText xml:space="preserve"> NUMPAGES </w:instrText>
                          </w:r>
                          <w:r w:rsidR="00A5486D">
                            <w:fldChar w:fldCharType="separate"/>
                          </w:r>
                          <w:r w:rsidR="00A5486D">
                            <w:rPr>
                              <w:noProof/>
                            </w:rPr>
                            <w:t>4</w:t>
                          </w:r>
                          <w:r w:rsidR="00A5486D">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A5486D">
                            <w:rPr>
                              <w:noProof/>
                            </w:rPr>
                            <w:t>2016</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621C26EF" wp14:editId="6D0E88FF">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830FC4" w:rsidP="007E327F">
                                <w:pPr>
                                  <w:pStyle w:val="Footer"/>
                                  <w:spacing w:before="40"/>
                                </w:pPr>
                                <w:fldSimple w:instr=" DOCPROPERTY  Subject  \* MERGEFORMAT ">
                                  <w:r w:rsidR="00B107FE">
                                    <w:t>P346</w:t>
                                  </w:r>
                                </w:fldSimple>
                                <w:r w:rsidR="00CE1BAD">
                                  <w:t xml:space="preserve"> </w:t>
                                </w:r>
                              </w:p>
                              <w:p w:rsidR="002A0E87" w:rsidRPr="005A342F" w:rsidRDefault="00830FC4" w:rsidP="007E327F">
                                <w:pPr>
                                  <w:pStyle w:val="Footer"/>
                                  <w:spacing w:before="40"/>
                                </w:pPr>
                                <w:fldSimple w:instr=" DOCPROPERTY  Title  \* MERGEFORMAT ">
                                  <w:r w:rsidR="00B107FE">
                                    <w:t>Assessment Procedure Consultation Questions</w:t>
                                  </w:r>
                                </w:fldSimple>
                              </w:p>
                            </w:tc>
                          </w:tr>
                          <w:tr w:rsidR="002A0E87">
                            <w:trPr>
                              <w:trHeight w:val="340"/>
                            </w:trPr>
                            <w:tc>
                              <w:tcPr>
                                <w:tcW w:w="2156" w:type="dxa"/>
                                <w:vAlign w:val="center"/>
                              </w:tcPr>
                              <w:p w:rsidR="002A0E87" w:rsidRPr="006C2760" w:rsidRDefault="00830FC4" w:rsidP="006C2760">
                                <w:pPr>
                                  <w:pStyle w:val="Footer"/>
                                </w:pPr>
                                <w:fldSimple w:instr=" DOCPROPERTY  Date  \* MERGEFORMAT ">
                                  <w:r w:rsidR="00B107FE">
                                    <w:t>31 Aug 2016</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B107FE">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A5486D">
                                  <w:rPr>
                                    <w:noProof/>
                                  </w:rPr>
                                  <w:t>1</w:t>
                                </w:r>
                                <w:r w:rsidRPr="006C2760">
                                  <w:fldChar w:fldCharType="end"/>
                                </w:r>
                                <w:r w:rsidRPr="006C2760">
                                  <w:t xml:space="preserve"> of </w:t>
                                </w:r>
                                <w:r w:rsidR="00A5486D">
                                  <w:fldChar w:fldCharType="begin"/>
                                </w:r>
                                <w:r w:rsidR="00A5486D">
                                  <w:instrText xml:space="preserve"> NUMPAGES </w:instrText>
                                </w:r>
                                <w:r w:rsidR="00A5486D">
                                  <w:fldChar w:fldCharType="separate"/>
                                </w:r>
                                <w:r w:rsidR="00A5486D">
                                  <w:rPr>
                                    <w:noProof/>
                                  </w:rPr>
                                  <w:t>4</w:t>
                                </w:r>
                                <w:r w:rsidR="00A5486D">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A5486D">
                                  <w:rPr>
                                    <w:noProof/>
                                  </w:rPr>
                                  <w:t>2016</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830FC4" w:rsidP="007E327F">
                          <w:pPr>
                            <w:pStyle w:val="Footer"/>
                            <w:spacing w:before="40"/>
                          </w:pPr>
                          <w:fldSimple w:instr=" DOCPROPERTY  Subject  \* MERGEFORMAT ">
                            <w:r w:rsidR="00B107FE">
                              <w:t>P346</w:t>
                            </w:r>
                          </w:fldSimple>
                          <w:r w:rsidR="00CE1BAD">
                            <w:t xml:space="preserve"> </w:t>
                          </w:r>
                        </w:p>
                        <w:p w:rsidR="002A0E87" w:rsidRPr="005A342F" w:rsidRDefault="00830FC4" w:rsidP="007E327F">
                          <w:pPr>
                            <w:pStyle w:val="Footer"/>
                            <w:spacing w:before="40"/>
                          </w:pPr>
                          <w:fldSimple w:instr=" DOCPROPERTY  Title  \* MERGEFORMAT ">
                            <w:r w:rsidR="00B107FE">
                              <w:t>Assessment Procedure Consultation Questions</w:t>
                            </w:r>
                          </w:fldSimple>
                        </w:p>
                      </w:tc>
                    </w:tr>
                    <w:tr w:rsidR="002A0E87">
                      <w:trPr>
                        <w:trHeight w:val="340"/>
                      </w:trPr>
                      <w:tc>
                        <w:tcPr>
                          <w:tcW w:w="2156" w:type="dxa"/>
                          <w:vAlign w:val="center"/>
                        </w:tcPr>
                        <w:p w:rsidR="002A0E87" w:rsidRPr="006C2760" w:rsidRDefault="00830FC4" w:rsidP="006C2760">
                          <w:pPr>
                            <w:pStyle w:val="Footer"/>
                          </w:pPr>
                          <w:fldSimple w:instr=" DOCPROPERTY  Date  \* MERGEFORMAT ">
                            <w:r w:rsidR="00B107FE">
                              <w:t>31 Aug 2016</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B107FE">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A5486D">
                            <w:rPr>
                              <w:noProof/>
                            </w:rPr>
                            <w:t>1</w:t>
                          </w:r>
                          <w:r w:rsidRPr="006C2760">
                            <w:fldChar w:fldCharType="end"/>
                          </w:r>
                          <w:r w:rsidRPr="006C2760">
                            <w:t xml:space="preserve"> of </w:t>
                          </w:r>
                          <w:r w:rsidR="00A5486D">
                            <w:fldChar w:fldCharType="begin"/>
                          </w:r>
                          <w:r w:rsidR="00A5486D">
                            <w:instrText xml:space="preserve"> NUMPAGES </w:instrText>
                          </w:r>
                          <w:r w:rsidR="00A5486D">
                            <w:fldChar w:fldCharType="separate"/>
                          </w:r>
                          <w:r w:rsidR="00A5486D">
                            <w:rPr>
                              <w:noProof/>
                            </w:rPr>
                            <w:t>4</w:t>
                          </w:r>
                          <w:r w:rsidR="00A5486D">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A5486D">
                            <w:rPr>
                              <w:noProof/>
                            </w:rPr>
                            <w:t>2016</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0B2E" w:rsidRDefault="00330B2E">
      <w:r>
        <w:separator/>
      </w:r>
    </w:p>
  </w:footnote>
  <w:footnote w:type="continuationSeparator" w:id="0">
    <w:p w:rsidR="00330B2E" w:rsidRDefault="00330B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3AD66B4D" wp14:editId="4EDF401D">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" adj="-11796480,,5400" path="m334646,l7075805,r,l7075805,473074v,184820,-149826,334646,-334646,334646l,807720r,l,334646c,149826,149826,,334646,xe" fillcolor="#9a4d9e"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3F49B4" w:rsidP="007C7982">
    <w:pPr>
      <w:pStyle w:val="BodyText"/>
    </w:pPr>
    <w:r>
      <w:rPr>
        <w:noProof/>
      </w:rPr>
      <mc:AlternateContent>
        <mc:Choice Requires="wpg">
          <w:drawing>
            <wp:anchor distT="0" distB="0" distL="114300" distR="114300" simplePos="0" relativeHeight="251666432" behindDoc="0" locked="0" layoutInCell="1" allowOverlap="1" wp14:anchorId="65AB7BE3" wp14:editId="7EBCAE1E">
              <wp:simplePos x="0" y="0"/>
              <wp:positionH relativeFrom="column">
                <wp:posOffset>5292725</wp:posOffset>
              </wp:positionH>
              <wp:positionV relativeFrom="paragraph">
                <wp:posOffset>864235</wp:posOffset>
              </wp:positionV>
              <wp:extent cx="1332000" cy="2088000"/>
              <wp:effectExtent l="0" t="0" r="20955" b="26670"/>
              <wp:wrapNone/>
              <wp:docPr id="8" name="Group 8"/>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10" name="Round Diagonal Corner Rectangle 10"/>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wps:spPr>
                      <wps:txbx>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wps:txbx>
                      <wps:bodyPr rot="0" vert="horz" wrap="square" lIns="54000" tIns="36000" rIns="54000" bIns="36000" anchor="ctr" anchorCtr="0" upright="1">
                        <a:noAutofit/>
                      </wps:bodyPr>
                    </wps:wsp>
                    <wps:wsp>
                      <wps:cNvPr id="11" name="Round Diagonal Corner Rectangle 11"/>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2" name="Round Diagonal Corner Rectangle 12"/>
                      <wps:cNvSpPr>
                        <a:spLocks noChangeArrowheads="1"/>
                      </wps:cNvSpPr>
                      <wps:spPr bwMode="auto">
                        <a:xfrm flipH="1">
                          <a:off x="0" y="1438275"/>
                          <a:ext cx="1332000" cy="288000"/>
                        </a:xfrm>
                        <a:prstGeom prst="round2DiagRect">
                          <a:avLst/>
                        </a:prstGeom>
                        <a:noFill/>
                        <a:ln w="12700" cmpd="sng">
                          <a:solidFill>
                            <a:srgbClr val="F8981D"/>
                          </a:solidFill>
                          <a:miter lim="800000"/>
                          <a:headEnd/>
                          <a:tailEnd/>
                        </a:ln>
                        <a:extLst>
                          <a:ext uri="{909E8E84-426E-40DD-AFC4-6F175D3DCCD1}">
                            <a14:hiddenFill xmlns:a14="http://schemas.microsoft.com/office/drawing/2010/main">
                              <a:solidFill>
                                <a:srgbClr val="F8981D"/>
                              </a:solidFill>
                            </a14:hiddenFill>
                          </a:ext>
                        </a:extLst>
                      </wps:spPr>
                      <wps:txbx>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wps:txbx>
                      <wps:bodyPr rot="0" vert="horz" wrap="square" lIns="54000" tIns="36000" rIns="54000" bIns="36000" anchor="ctr" anchorCtr="0" upright="1">
                        <a:noAutofit/>
                      </wps:bodyPr>
                    </wps:wsp>
                    <wps:wsp>
                      <wps:cNvPr id="13" name="Round Diagonal Corner Rectangle 13"/>
                      <wps:cNvSpPr>
                        <a:spLocks noChangeArrowheads="1"/>
                      </wps:cNvSpPr>
                      <wps:spPr bwMode="auto">
                        <a:xfrm flipH="1">
                          <a:off x="0" y="1076325"/>
                          <a:ext cx="1332000" cy="288000"/>
                        </a:xfrm>
                        <a:prstGeom prst="round2DiagRect">
                          <a:avLst/>
                        </a:prstGeom>
                        <a:solidFill>
                          <a:srgbClr val="9A4D9E"/>
                        </a:solidFill>
                        <a:ln w="12700" cmpd="sng">
                          <a:solidFill>
                            <a:srgbClr val="9A4D9E"/>
                          </a:solidFill>
                          <a:miter lim="800000"/>
                          <a:headEnd/>
                          <a:tailEnd/>
                        </a:ln>
                      </wps:spPr>
                      <wps:txbx>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0"/>
                          <a:ext cx="1332000" cy="288000"/>
                        </a:xfrm>
                        <a:prstGeom prst="round2DiagRect">
                          <a:avLst/>
                        </a:prstGeom>
                        <a:solidFill>
                          <a:srgbClr val="9A4D9E"/>
                        </a:solidFill>
                        <a:ln w="12700" cmpd="sng">
                          <a:solidFill>
                            <a:srgbClr val="9A4D9E"/>
                          </a:solidFill>
                          <a:miter lim="800000"/>
                          <a:headEnd/>
                          <a:tailEnd/>
                        </a:ln>
                      </wps:spPr>
                      <wps:txbx>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15" name="Round Diagonal Corner Rectangle 15"/>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8"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">
              <v:shape id="Round Diagonal Corner Rectangle 10" o:spid="_x0000_s1030" style="position:absolute;top:723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vVVsQA&#10;AADbAAAADwAAAGRycy9kb3ducmV2LnhtbESPW2vCQBCF3wX/wzKFvohuekEkdRUpFAMVxAs+D9lp&#10;EpqdDdl1jf++8yD0bYZz5pxvluvBtSpRHxrPBl5mGSji0tuGKwPn09d0ASpEZIutZzJwpwDr1Xi0&#10;xNz6Gx8oHWOlJIRDjgbqGLtc61DW5DDMfEcs2o/vHUZZ+0rbHm8S7lr9mmVz7bBhaaixo8+ayt/j&#10;1RmYFPvLnfaFv75vt/5795YohWTM89Ow+QAVaYj/5sd1YQVf6OUXGUC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071VbEAAAA2wAAAA8AAAAAAAAAAAAAAAAAmAIAAGRycy9k&#10;b3ducmV2LnhtbFBLBQYAAAAABAAEAPUAAACJAwAAAAA=&#10;" adj="-11796480,,5400" path="m48001,l1332000,r,l1332000,239999v,26510,-21491,48001,-48001,48001l,288000r,l,48001c,21491,21491,,48001,xe" filled="f"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v:textbox>
              </v:shape>
              <v:shape id="Round Diagonal Corner Rectangle 11" o:spid="_x0000_s1031" style="position:absolute;top:361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UlfcEA&#10;AADbAAAADwAAAGRycy9kb3ducmV2LnhtbERPTYvCMBC9L/gfwgh7W9PuYZWuUUQRPOhhreB1aGab&#10;ajMpTbat/vqNIHibx/uc+XKwteio9ZVjBekkAUFcOF1xqeCUbz9mIHxA1lg7JgU38rBcjN7mmGnX&#10;8w91x1CKGMI+QwUmhCaT0heGLPqJa4gj9+taiyHCtpS6xT6G21p+JsmXtFhxbDDY0NpQcT3+WQXD&#10;hqaHen+5m/O1X3ezU56f07tS7+Nh9Q0i0BBe4qd7p+P8FB6/xA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1JX3BAAAA2wAAAA8AAAAAAAAAAAAAAAAAmAIAAGRycy9kb3du&#10;cmV2LnhtbFBLBQYAAAAABAAEAPUAAACGAw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2" o:spid="_x0000_s1032" style="position:absolute;top:1438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R2J8IA&#10;AADbAAAADwAAAGRycy9kb3ducmV2LnhtbERPS4vCMBC+C/6HMIIX0VQPi1bToq6Ch72sD/A4NGNb&#10;bSalydb67zcLC97m43vOKu1MJVpqXGlZwXQSgSDOrC45V3A+7cdzEM4ja6wsk4IXOUiTfm+FsbZP&#10;/qb26HMRQtjFqKDwvo6ldFlBBt3E1sSBu9nGoA+wyaVu8BnCTSVnUfQhDZYcGgqsaVtQ9jj+GAX3&#10;084udNXOabO4jKaHNvu8rr+UGg669RKEp86/xf/ugw7zZ/D3SzhAJ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BHYnwgAAANsAAAAPAAAAAAAAAAAAAAAAAJgCAABkcnMvZG93&#10;bnJldi54bWxQSwUGAAAAAAQABAD1AAAAhwMAAAAA&#10;" adj="-11796480,,5400" path="m48001,l1332000,r,l1332000,239999v,26510,-21491,48001,-48001,48001l,288000r,l,48001c,21491,21491,,48001,xe" filled="f"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v:textbox>
              </v:shape>
              <v:shape id="Round Diagonal Corner Rectangle 13" o:spid="_x0000_s1033" style="position:absolute;top:10763;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YpQMAA&#10;AADbAAAADwAAAGRycy9kb3ducmV2LnhtbERPTYvCMBC9C/sfwgjeNO0uiHSNogVBWBHUhb0OzdiU&#10;bSa1iVr99UYQvM3jfc503tlaXKj1lWMF6SgBQVw4XXGp4PewGk5A+ICssXZMCm7kYT776E0x0+7K&#10;O7rsQyliCPsMFZgQmkxKXxiy6EeuIY7c0bUWQ4RtKXWL1xhua/mZJGNpseLYYLCh3FDxvz9bBZu0&#10;+jnd84U+lS5Pj6tm+7c0pNSg3y2+QQTqwlv8cq91nP8Fz1/iAXL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SYpQMAAAADbAAAADwAAAAAAAAAAAAAAAACYAgAAZHJzL2Rvd25y&#10;ZXYueG1sUEsFBgAAAAAEAAQA9QAAAIUD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v:textbox>
              </v:shape>
              <v:shape id="Round Diagonal Corner Rectangle 14" o:spid="_x0000_s1034" style="position:absolute;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xNMAA&#10;AADbAAAADwAAAGRycy9kb3ducmV2LnhtbERPTYvCMBC9C/sfwgjeNO2yiHSNogVBWBHUhb0OzdiU&#10;bSa1iVr99UYQvM3jfc503tlaXKj1lWMF6SgBQVw4XXGp4PewGk5A+ICssXZMCm7kYT776E0x0+7K&#10;O7rsQyliCPsMFZgQmkxKXxiy6EeuIY7c0bUWQ4RtKXWL1xhua/mZJGNpseLYYLCh3FDxvz9bBZu0&#10;+jnd84U+lS5Pj6tm+7c0pNSg3y2+QQTqwlv8cq91nP8Fz1/iAXL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s+xNMAAAADbAAAADwAAAAAAAAAAAAAAAACYAgAAZHJzL2Rvd25y&#10;ZXYueG1sUEsFBgAAAAAEAAQA9QAAAIUD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15" o:spid="_x0000_s1035" style="position:absolute;top:1800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3dAsIA&#10;AADbAAAADwAAAGRycy9kb3ducmV2LnhtbERP3WrCMBS+F3yHcARvZKYTJtIZpRQ2vSijuj3AoTlr&#10;y5qTkmQ2vv0yGOzufHy/Z3+MZhA3cr63rOBxnYEgbqzuuVXw8f7ysAPhA7LGwTIpuJOH42E+22Ou&#10;7cQXul1DK1II+xwVdCGMuZS+6cigX9uROHGf1hkMCbpWaodTCjeD3GTZVhrsOTV0OFLZUfN1/TYK&#10;6pM5va4oVu6tnmzc2qIqL61Sy0UsnkEEiuFf/Oc+6zT/CX5/SQfIw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Td0CwgAAANsAAAAPAAAAAAAAAAAAAAAAAJgCAABkcnMvZG93&#10;bnJldi54bWxQSwUGAAAAAAQABAD1AAAAhwM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2770C25D" wp14:editId="2BDD413A">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0B2E"/>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12E"/>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30B2E"/>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5869"/>
    <w:rsid w:val="003D637A"/>
    <w:rsid w:val="003E094C"/>
    <w:rsid w:val="003F1A2C"/>
    <w:rsid w:val="003F2100"/>
    <w:rsid w:val="003F49B4"/>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87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12C6E"/>
    <w:rsid w:val="00814FDB"/>
    <w:rsid w:val="00822490"/>
    <w:rsid w:val="00822567"/>
    <w:rsid w:val="00830FC4"/>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486D"/>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107FE"/>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3620"/>
    <w:rsid w:val="00EA6C04"/>
    <w:rsid w:val="00EB4570"/>
    <w:rsid w:val="00EB57B6"/>
    <w:rsid w:val="00EC15BD"/>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627C95"/>
    <w:pPr>
      <w:spacing w:line="300" w:lineRule="atLeast"/>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627C95"/>
    <w:pPr>
      <w:spacing w:line="300" w:lineRule="atLeast"/>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3%20-%20Assessment%20Procedure\2%20-%20Assessment%20Procedure%20Consultation\PXXX_A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PXXX_AC_X - Response Form vX.X</Template>
  <TotalTime>1</TotalTime>
  <Pages>4</Pages>
  <Words>689</Words>
  <Characters>4996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PXXX Assessment Procedure Consultation Questions</vt:lpstr>
    </vt:vector>
  </TitlesOfParts>
  <Company/>
  <LinksUpToDate>false</LinksUpToDate>
  <CharactersWithSpaces>5674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PXXX Assessment Procedure Consultation Questions</dc:title>
  <dc:subject>PXXX Assessment Procedure Consultation Questions</dc:subject>
  <dc:creator>Royston Black</dc:creator>
  <cp:keywords>PXXX Assessment Procedure Consultation Questions</cp:keywords>
  <cp:lastModifiedBy>Royston Black</cp:lastModifiedBy>
  <cp:revision>3</cp:revision>
  <cp:lastPrinted>2008-12-17T17:35:00Z</cp:lastPrinted>
  <dcterms:created xsi:type="dcterms:W3CDTF">2016-08-31T15:41:00Z</dcterms:created>
  <dcterms:modified xsi:type="dcterms:W3CDTF">2016-08-31T15:46:00Z</dcterms:modified>
  <cp:category>PXXX Assessment Procedure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Procedure Consultation Questions</vt:lpwstr>
  </property>
  <property fmtid="{D5CDD505-2E9C-101B-9397-08002B2CF9AE}" pid="3" name="Subject">
    <vt:lpwstr>P346</vt:lpwstr>
  </property>
  <property fmtid="{D5CDD505-2E9C-101B-9397-08002B2CF9AE}" pid="4" name="Date">
    <vt:lpwstr>31 Aug 2016</vt:lpwstr>
  </property>
  <property fmtid="{D5CDD505-2E9C-101B-9397-08002B2CF9AE}" pid="5" name="Version">
    <vt:lpwstr>1.0</vt:lpwstr>
  </property>
</Properties>
</file>